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57" w:rsidRPr="001A647B" w:rsidRDefault="00EB7357" w:rsidP="00EC63FC">
      <w:pPr>
        <w:pStyle w:val="NormalWeb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A647B">
        <w:rPr>
          <w:rFonts w:ascii="Times New Roman" w:hAnsi="Times New Roman" w:cs="Times New Roman"/>
          <w:sz w:val="28"/>
          <w:szCs w:val="28"/>
        </w:rPr>
        <w:t>АДМИНИСТРАЦИЯ МИЧУРИНСКОГО РАЙОНА</w:t>
      </w:r>
      <w:r w:rsidRPr="001A647B">
        <w:rPr>
          <w:rFonts w:ascii="Times New Roman" w:hAnsi="Times New Roman" w:cs="Times New Roman"/>
          <w:sz w:val="28"/>
          <w:szCs w:val="28"/>
        </w:rPr>
        <w:br/>
        <w:t>ТАМБОВСКОЙ ОБЛАСТИ</w:t>
      </w:r>
    </w:p>
    <w:p w:rsidR="00EB7357" w:rsidRPr="001A647B" w:rsidRDefault="00EB7357" w:rsidP="00EC63FC">
      <w:pPr>
        <w:pStyle w:val="NormalWeb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7357" w:rsidRPr="001A647B" w:rsidRDefault="00EB7357" w:rsidP="00EC63FC">
      <w:pPr>
        <w:pStyle w:val="NormalWeb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A647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B7357" w:rsidRPr="001A647B" w:rsidRDefault="00EB7357" w:rsidP="00EC63FC">
      <w:pPr>
        <w:pStyle w:val="NormalWeb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BF"/>
      </w:tblPr>
      <w:tblGrid>
        <w:gridCol w:w="2980"/>
        <w:gridCol w:w="2989"/>
        <w:gridCol w:w="3602"/>
      </w:tblGrid>
      <w:tr w:rsidR="00EB7357" w:rsidRPr="001A647B" w:rsidTr="0015374D">
        <w:tc>
          <w:tcPr>
            <w:tcW w:w="3095" w:type="dxa"/>
          </w:tcPr>
          <w:p w:rsidR="00EB7357" w:rsidRPr="001A647B" w:rsidRDefault="00EB7357" w:rsidP="0015374D">
            <w:pPr>
              <w:rPr>
                <w:szCs w:val="28"/>
              </w:rPr>
            </w:pPr>
            <w:r>
              <w:rPr>
                <w:szCs w:val="28"/>
              </w:rPr>
              <w:t>03.09.2013</w:t>
            </w:r>
          </w:p>
        </w:tc>
        <w:tc>
          <w:tcPr>
            <w:tcW w:w="3095" w:type="dxa"/>
          </w:tcPr>
          <w:p w:rsidR="00EB7357" w:rsidRPr="001A647B" w:rsidRDefault="00EB7357" w:rsidP="0015374D">
            <w:pPr>
              <w:jc w:val="center"/>
              <w:rPr>
                <w:szCs w:val="28"/>
              </w:rPr>
            </w:pPr>
            <w:r w:rsidRPr="001A647B">
              <w:rPr>
                <w:szCs w:val="28"/>
              </w:rPr>
              <w:t>г. Мичуринск</w:t>
            </w:r>
          </w:p>
        </w:tc>
        <w:tc>
          <w:tcPr>
            <w:tcW w:w="3818" w:type="dxa"/>
          </w:tcPr>
          <w:p w:rsidR="00EB7357" w:rsidRPr="001A647B" w:rsidRDefault="00EB7357" w:rsidP="00496A6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№ 1565  </w:t>
            </w:r>
          </w:p>
        </w:tc>
      </w:tr>
    </w:tbl>
    <w:p w:rsidR="00EB7357" w:rsidRPr="001A647B" w:rsidRDefault="00EB7357" w:rsidP="00EC63FC">
      <w:pPr>
        <w:pStyle w:val="NormalWeb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7357" w:rsidRPr="00EC63FC" w:rsidRDefault="00EB7357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Об утверждении ведомственной целевой программы </w:t>
      </w:r>
      <w:r w:rsidRPr="00123715">
        <w:rPr>
          <w:rFonts w:ascii="Times New Roman" w:hAnsi="Times New Roman" w:cs="Times New Roman"/>
          <w:spacing w:val="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Организация деятельности муниципального бюджетного общеобразовательного учреждения Новоникольская средняя общеобразовательная школа</w:t>
      </w:r>
      <w:r w:rsidRPr="00F4403E">
        <w:rPr>
          <w:rFonts w:ascii="Times New Roman" w:hAnsi="Times New Roman" w:cs="Times New Roman"/>
          <w:sz w:val="28"/>
          <w:szCs w:val="28"/>
        </w:rPr>
        <w:t xml:space="preserve">  на 2014-2016 годы</w:t>
      </w:r>
      <w:r w:rsidRPr="00EC63FC">
        <w:rPr>
          <w:rFonts w:ascii="Times New Roman" w:hAnsi="Times New Roman" w:cs="Times New Roman"/>
          <w:spacing w:val="0"/>
          <w:sz w:val="28"/>
          <w:szCs w:val="28"/>
        </w:rPr>
        <w:t>»</w:t>
      </w:r>
    </w:p>
    <w:p w:rsidR="00EB7357" w:rsidRPr="00152148" w:rsidRDefault="00EB7357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EB7357" w:rsidRPr="00152148" w:rsidRDefault="00EB7357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      В соответствии с Бюджетным кодексом Российской Федерации, постановлением администрации Мичуринского района от </w:t>
      </w:r>
      <w:r>
        <w:rPr>
          <w:rFonts w:ascii="Times New Roman" w:hAnsi="Times New Roman" w:cs="Times New Roman"/>
          <w:spacing w:val="0"/>
          <w:sz w:val="28"/>
          <w:szCs w:val="28"/>
        </w:rPr>
        <w:t>06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>.</w:t>
      </w:r>
      <w:r>
        <w:rPr>
          <w:rFonts w:ascii="Times New Roman" w:hAnsi="Times New Roman" w:cs="Times New Roman"/>
          <w:spacing w:val="0"/>
          <w:sz w:val="28"/>
          <w:szCs w:val="28"/>
        </w:rPr>
        <w:t>09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>.201</w:t>
      </w:r>
      <w:r>
        <w:rPr>
          <w:rFonts w:ascii="Times New Roman" w:hAnsi="Times New Roman" w:cs="Times New Roman"/>
          <w:spacing w:val="0"/>
          <w:sz w:val="28"/>
          <w:szCs w:val="28"/>
        </w:rPr>
        <w:t>1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spacing w:val="0"/>
          <w:sz w:val="28"/>
          <w:szCs w:val="28"/>
        </w:rPr>
        <w:t>1324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«О порядке разработки и реализации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ведомственных 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целевых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программ Мичуринского района» администрация района  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>постановляет:</w:t>
      </w:r>
    </w:p>
    <w:p w:rsidR="00EB7357" w:rsidRDefault="00EB7357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      1. Утвердить ведомственную целевую программу </w:t>
      </w:r>
      <w:r w:rsidRPr="00123715">
        <w:rPr>
          <w:rFonts w:ascii="Times New Roman" w:hAnsi="Times New Roman" w:cs="Times New Roman"/>
          <w:spacing w:val="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Организация деятельности муниципального бюджетного общеобразовательного учреждения Новоникольская средняя общеобразовательная школа</w:t>
      </w:r>
      <w:r w:rsidRPr="00F4403E">
        <w:rPr>
          <w:rFonts w:ascii="Times New Roman" w:hAnsi="Times New Roman" w:cs="Times New Roman"/>
          <w:sz w:val="28"/>
          <w:szCs w:val="28"/>
        </w:rPr>
        <w:t xml:space="preserve">  на 2014-2016 годы</w:t>
      </w:r>
      <w:r w:rsidRPr="00EC63FC">
        <w:rPr>
          <w:rFonts w:ascii="Times New Roman" w:hAnsi="Times New Roman" w:cs="Times New Roman"/>
          <w:spacing w:val="0"/>
          <w:sz w:val="28"/>
          <w:szCs w:val="28"/>
        </w:rPr>
        <w:t>» согласно приложению.</w:t>
      </w:r>
    </w:p>
    <w:p w:rsidR="00EB7357" w:rsidRPr="009600C2" w:rsidRDefault="00EB7357" w:rsidP="009600C2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 xml:space="preserve">       2. </w:t>
      </w:r>
      <w:r w:rsidRPr="009600C2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0C2">
        <w:rPr>
          <w:rFonts w:ascii="Times New Roman" w:hAnsi="Times New Roman" w:cs="Times New Roman"/>
          <w:sz w:val="28"/>
          <w:szCs w:val="28"/>
        </w:rPr>
        <w:t>на сайте «Тамбовск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9600C2">
        <w:rPr>
          <w:rFonts w:ascii="Times New Roman" w:hAnsi="Times New Roman" w:cs="Times New Roman"/>
          <w:sz w:val="28"/>
          <w:szCs w:val="28"/>
        </w:rPr>
        <w:t xml:space="preserve"> областно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600C2">
        <w:rPr>
          <w:rFonts w:ascii="Times New Roman" w:hAnsi="Times New Roman" w:cs="Times New Roman"/>
          <w:sz w:val="28"/>
          <w:szCs w:val="28"/>
        </w:rPr>
        <w:t xml:space="preserve"> портал» в информационно-телекоммуникационной сети Интернет (</w:t>
      </w:r>
      <w:r w:rsidRPr="009600C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600C2">
        <w:rPr>
          <w:rFonts w:ascii="Times New Roman" w:hAnsi="Times New Roman" w:cs="Times New Roman"/>
          <w:sz w:val="28"/>
          <w:szCs w:val="28"/>
        </w:rPr>
        <w:t>.</w:t>
      </w:r>
      <w:r w:rsidRPr="009600C2">
        <w:rPr>
          <w:rFonts w:ascii="Times New Roman" w:hAnsi="Times New Roman" w:cs="Times New Roman"/>
          <w:sz w:val="28"/>
          <w:szCs w:val="28"/>
          <w:lang w:val="en-US"/>
        </w:rPr>
        <w:t>top</w:t>
      </w:r>
      <w:r w:rsidRPr="009600C2">
        <w:rPr>
          <w:rFonts w:ascii="Times New Roman" w:hAnsi="Times New Roman" w:cs="Times New Roman"/>
          <w:sz w:val="28"/>
          <w:szCs w:val="28"/>
        </w:rPr>
        <w:t>68.</w:t>
      </w:r>
      <w:r w:rsidRPr="009600C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9600C2">
        <w:rPr>
          <w:rFonts w:ascii="Times New Roman" w:hAnsi="Times New Roman" w:cs="Times New Roman"/>
          <w:sz w:val="28"/>
          <w:szCs w:val="28"/>
        </w:rPr>
        <w:t>).</w:t>
      </w:r>
    </w:p>
    <w:p w:rsidR="00EB7357" w:rsidRPr="009600C2" w:rsidRDefault="00EB7357" w:rsidP="009600C2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 xml:space="preserve">        3. Разместить</w:t>
      </w:r>
      <w:r w:rsidRPr="009600C2">
        <w:rPr>
          <w:rFonts w:ascii="Times New Roman" w:hAnsi="Times New Roman" w:cs="Times New Roman"/>
          <w:spacing w:val="0"/>
          <w:sz w:val="28"/>
          <w:szCs w:val="28"/>
        </w:rPr>
        <w:t xml:space="preserve"> ведомственную целевую программу </w:t>
      </w:r>
      <w:r w:rsidRPr="00123715">
        <w:rPr>
          <w:rFonts w:ascii="Times New Roman" w:hAnsi="Times New Roman" w:cs="Times New Roman"/>
          <w:spacing w:val="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Организация деятельности муниципального бюджетного общеобразовательного учреждения Новоникольская средняя общеобразовательная школа</w:t>
      </w:r>
      <w:r w:rsidRPr="00F4403E">
        <w:rPr>
          <w:rFonts w:ascii="Times New Roman" w:hAnsi="Times New Roman" w:cs="Times New Roman"/>
          <w:sz w:val="28"/>
          <w:szCs w:val="28"/>
        </w:rPr>
        <w:t xml:space="preserve">  на 2014-2016 годы</w:t>
      </w:r>
      <w:r w:rsidRPr="00EC63FC">
        <w:rPr>
          <w:rFonts w:ascii="Times New Roman" w:hAnsi="Times New Roman" w:cs="Times New Roman"/>
          <w:spacing w:val="0"/>
          <w:sz w:val="28"/>
          <w:szCs w:val="28"/>
        </w:rPr>
        <w:t>»</w:t>
      </w:r>
      <w:r w:rsidRPr="009600C2">
        <w:rPr>
          <w:rFonts w:ascii="Times New Roman" w:hAnsi="Times New Roman" w:cs="Times New Roman"/>
          <w:spacing w:val="0"/>
          <w:sz w:val="28"/>
          <w:szCs w:val="28"/>
        </w:rPr>
        <w:t xml:space="preserve"> на официальном сайте администрации Мичуринского района </w:t>
      </w:r>
    </w:p>
    <w:p w:rsidR="00EB7357" w:rsidRPr="00152148" w:rsidRDefault="00EB7357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pacing w:val="0"/>
          <w:sz w:val="28"/>
          <w:szCs w:val="28"/>
        </w:rPr>
        <w:t>4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 w:cs="Times New Roman"/>
          <w:spacing w:val="0"/>
          <w:sz w:val="28"/>
          <w:szCs w:val="28"/>
        </w:rPr>
        <w:t>В.В. Архипова.</w:t>
      </w:r>
    </w:p>
    <w:p w:rsidR="00EB7357" w:rsidRPr="00152148" w:rsidRDefault="00EB7357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EB7357" w:rsidRPr="00152148" w:rsidRDefault="00EB7357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EB7357" w:rsidRPr="00152148" w:rsidRDefault="00EB7357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EB7357" w:rsidRPr="001A647B" w:rsidRDefault="00EB7357" w:rsidP="00EC63FC">
      <w:pPr>
        <w:pStyle w:val="NormalWeb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Глава района                   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   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                                                                С. В. Щукин</w:t>
      </w:r>
    </w:p>
    <w:p w:rsidR="00EB7357" w:rsidRDefault="00EB7357"/>
    <w:sectPr w:rsidR="00EB7357" w:rsidSect="00433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3FC"/>
    <w:rsid w:val="0000212F"/>
    <w:rsid w:val="00002BA3"/>
    <w:rsid w:val="00004C07"/>
    <w:rsid w:val="00004DD6"/>
    <w:rsid w:val="00005754"/>
    <w:rsid w:val="00006BC2"/>
    <w:rsid w:val="00010356"/>
    <w:rsid w:val="000127F1"/>
    <w:rsid w:val="00017BED"/>
    <w:rsid w:val="0002074E"/>
    <w:rsid w:val="00020A4B"/>
    <w:rsid w:val="00024B7C"/>
    <w:rsid w:val="00027606"/>
    <w:rsid w:val="00027E9F"/>
    <w:rsid w:val="000303C2"/>
    <w:rsid w:val="0003236F"/>
    <w:rsid w:val="00036B26"/>
    <w:rsid w:val="00037CB6"/>
    <w:rsid w:val="0004072B"/>
    <w:rsid w:val="00041A73"/>
    <w:rsid w:val="00044D0A"/>
    <w:rsid w:val="00045CBF"/>
    <w:rsid w:val="00050279"/>
    <w:rsid w:val="00051000"/>
    <w:rsid w:val="00053C5C"/>
    <w:rsid w:val="00054F64"/>
    <w:rsid w:val="00060C07"/>
    <w:rsid w:val="00062709"/>
    <w:rsid w:val="0006719F"/>
    <w:rsid w:val="000721B6"/>
    <w:rsid w:val="0007340F"/>
    <w:rsid w:val="000739CD"/>
    <w:rsid w:val="00074730"/>
    <w:rsid w:val="00075C42"/>
    <w:rsid w:val="00077B89"/>
    <w:rsid w:val="00083239"/>
    <w:rsid w:val="00084A9B"/>
    <w:rsid w:val="00085A7E"/>
    <w:rsid w:val="00090427"/>
    <w:rsid w:val="00094A3C"/>
    <w:rsid w:val="000953CF"/>
    <w:rsid w:val="000958D8"/>
    <w:rsid w:val="00096B2A"/>
    <w:rsid w:val="00096D90"/>
    <w:rsid w:val="000A38BB"/>
    <w:rsid w:val="000A6B4E"/>
    <w:rsid w:val="000B4791"/>
    <w:rsid w:val="000B5626"/>
    <w:rsid w:val="000B5B8C"/>
    <w:rsid w:val="000C0E14"/>
    <w:rsid w:val="000C23BF"/>
    <w:rsid w:val="000C2894"/>
    <w:rsid w:val="000C3FCD"/>
    <w:rsid w:val="000C43F2"/>
    <w:rsid w:val="000C5D42"/>
    <w:rsid w:val="000C65B0"/>
    <w:rsid w:val="000E0F50"/>
    <w:rsid w:val="000E3A50"/>
    <w:rsid w:val="000E65A5"/>
    <w:rsid w:val="000E77EC"/>
    <w:rsid w:val="000E7D65"/>
    <w:rsid w:val="000F072C"/>
    <w:rsid w:val="000F235A"/>
    <w:rsid w:val="000F57E7"/>
    <w:rsid w:val="000F73B9"/>
    <w:rsid w:val="00100C67"/>
    <w:rsid w:val="0010133D"/>
    <w:rsid w:val="001016B7"/>
    <w:rsid w:val="0010251C"/>
    <w:rsid w:val="00102A4B"/>
    <w:rsid w:val="00102E5C"/>
    <w:rsid w:val="00110A1D"/>
    <w:rsid w:val="00113625"/>
    <w:rsid w:val="00114DE6"/>
    <w:rsid w:val="00121513"/>
    <w:rsid w:val="00121599"/>
    <w:rsid w:val="00123715"/>
    <w:rsid w:val="001250D3"/>
    <w:rsid w:val="00126094"/>
    <w:rsid w:val="00131FC8"/>
    <w:rsid w:val="00135558"/>
    <w:rsid w:val="00135EBC"/>
    <w:rsid w:val="00136B9F"/>
    <w:rsid w:val="00140CCF"/>
    <w:rsid w:val="00145F55"/>
    <w:rsid w:val="00146024"/>
    <w:rsid w:val="0014715C"/>
    <w:rsid w:val="00151BE9"/>
    <w:rsid w:val="00152148"/>
    <w:rsid w:val="0015374D"/>
    <w:rsid w:val="001540C3"/>
    <w:rsid w:val="001540FF"/>
    <w:rsid w:val="0015652C"/>
    <w:rsid w:val="00157C60"/>
    <w:rsid w:val="00163C1D"/>
    <w:rsid w:val="00164652"/>
    <w:rsid w:val="001674BF"/>
    <w:rsid w:val="00170A33"/>
    <w:rsid w:val="00175A6F"/>
    <w:rsid w:val="00177139"/>
    <w:rsid w:val="001774F7"/>
    <w:rsid w:val="00177E7A"/>
    <w:rsid w:val="00181BBF"/>
    <w:rsid w:val="001844F6"/>
    <w:rsid w:val="00184A90"/>
    <w:rsid w:val="00191469"/>
    <w:rsid w:val="001A0A51"/>
    <w:rsid w:val="001A4969"/>
    <w:rsid w:val="001A505E"/>
    <w:rsid w:val="001A647B"/>
    <w:rsid w:val="001B058D"/>
    <w:rsid w:val="001B15D9"/>
    <w:rsid w:val="001B5025"/>
    <w:rsid w:val="001C01A1"/>
    <w:rsid w:val="001C0E97"/>
    <w:rsid w:val="001C14DD"/>
    <w:rsid w:val="001D040D"/>
    <w:rsid w:val="001D0DD6"/>
    <w:rsid w:val="001D4191"/>
    <w:rsid w:val="001D6596"/>
    <w:rsid w:val="001E0489"/>
    <w:rsid w:val="001E048F"/>
    <w:rsid w:val="001E364B"/>
    <w:rsid w:val="001E47E6"/>
    <w:rsid w:val="001E4B79"/>
    <w:rsid w:val="001E694A"/>
    <w:rsid w:val="001E6CF9"/>
    <w:rsid w:val="001F21FC"/>
    <w:rsid w:val="001F3091"/>
    <w:rsid w:val="001F6498"/>
    <w:rsid w:val="001F7380"/>
    <w:rsid w:val="001F7699"/>
    <w:rsid w:val="00200E0D"/>
    <w:rsid w:val="00204F3A"/>
    <w:rsid w:val="00206C83"/>
    <w:rsid w:val="002108E2"/>
    <w:rsid w:val="00211305"/>
    <w:rsid w:val="002129B4"/>
    <w:rsid w:val="0021596C"/>
    <w:rsid w:val="00215A96"/>
    <w:rsid w:val="0022081C"/>
    <w:rsid w:val="00222040"/>
    <w:rsid w:val="002235EE"/>
    <w:rsid w:val="002257D6"/>
    <w:rsid w:val="0023243C"/>
    <w:rsid w:val="002346D1"/>
    <w:rsid w:val="00240434"/>
    <w:rsid w:val="00242992"/>
    <w:rsid w:val="00247E80"/>
    <w:rsid w:val="00250601"/>
    <w:rsid w:val="00250E65"/>
    <w:rsid w:val="002555F4"/>
    <w:rsid w:val="002560A4"/>
    <w:rsid w:val="00257139"/>
    <w:rsid w:val="00265438"/>
    <w:rsid w:val="00265D91"/>
    <w:rsid w:val="00272663"/>
    <w:rsid w:val="00275028"/>
    <w:rsid w:val="002804D3"/>
    <w:rsid w:val="002808E4"/>
    <w:rsid w:val="002811C2"/>
    <w:rsid w:val="00283BE7"/>
    <w:rsid w:val="00285ACC"/>
    <w:rsid w:val="00286A89"/>
    <w:rsid w:val="00287A3A"/>
    <w:rsid w:val="00287EE3"/>
    <w:rsid w:val="0029554F"/>
    <w:rsid w:val="00295B2B"/>
    <w:rsid w:val="00296232"/>
    <w:rsid w:val="00297267"/>
    <w:rsid w:val="002A0A89"/>
    <w:rsid w:val="002A1331"/>
    <w:rsid w:val="002A1374"/>
    <w:rsid w:val="002A3AA0"/>
    <w:rsid w:val="002A5215"/>
    <w:rsid w:val="002B38BB"/>
    <w:rsid w:val="002B3933"/>
    <w:rsid w:val="002B590B"/>
    <w:rsid w:val="002B714F"/>
    <w:rsid w:val="002C1847"/>
    <w:rsid w:val="002C438C"/>
    <w:rsid w:val="002C6761"/>
    <w:rsid w:val="002D1853"/>
    <w:rsid w:val="002D4DA0"/>
    <w:rsid w:val="002D5E76"/>
    <w:rsid w:val="002D7A3C"/>
    <w:rsid w:val="002F1915"/>
    <w:rsid w:val="002F3125"/>
    <w:rsid w:val="002F3449"/>
    <w:rsid w:val="002F4720"/>
    <w:rsid w:val="002F799D"/>
    <w:rsid w:val="0030037C"/>
    <w:rsid w:val="00300710"/>
    <w:rsid w:val="003033FD"/>
    <w:rsid w:val="00305660"/>
    <w:rsid w:val="00305B19"/>
    <w:rsid w:val="003063D8"/>
    <w:rsid w:val="003064BB"/>
    <w:rsid w:val="003068D9"/>
    <w:rsid w:val="00310481"/>
    <w:rsid w:val="00314B77"/>
    <w:rsid w:val="00314D20"/>
    <w:rsid w:val="00315FD7"/>
    <w:rsid w:val="0031602B"/>
    <w:rsid w:val="003318E1"/>
    <w:rsid w:val="003323C2"/>
    <w:rsid w:val="003326EF"/>
    <w:rsid w:val="00336F09"/>
    <w:rsid w:val="00337CCA"/>
    <w:rsid w:val="00340BF0"/>
    <w:rsid w:val="0034522E"/>
    <w:rsid w:val="003466BE"/>
    <w:rsid w:val="00347BC9"/>
    <w:rsid w:val="00350710"/>
    <w:rsid w:val="00354484"/>
    <w:rsid w:val="003544BD"/>
    <w:rsid w:val="00354BD9"/>
    <w:rsid w:val="00362E7A"/>
    <w:rsid w:val="0036425D"/>
    <w:rsid w:val="00366627"/>
    <w:rsid w:val="00371D11"/>
    <w:rsid w:val="003762AC"/>
    <w:rsid w:val="00377991"/>
    <w:rsid w:val="00381B5D"/>
    <w:rsid w:val="00381D46"/>
    <w:rsid w:val="00382576"/>
    <w:rsid w:val="003851F1"/>
    <w:rsid w:val="003957E8"/>
    <w:rsid w:val="003961E2"/>
    <w:rsid w:val="0039720A"/>
    <w:rsid w:val="003A087C"/>
    <w:rsid w:val="003A0E2D"/>
    <w:rsid w:val="003A1937"/>
    <w:rsid w:val="003A23D7"/>
    <w:rsid w:val="003A2D4C"/>
    <w:rsid w:val="003A5B60"/>
    <w:rsid w:val="003B0E14"/>
    <w:rsid w:val="003B4C5C"/>
    <w:rsid w:val="003B6890"/>
    <w:rsid w:val="003C13A4"/>
    <w:rsid w:val="003C1F43"/>
    <w:rsid w:val="003C3409"/>
    <w:rsid w:val="003C3B41"/>
    <w:rsid w:val="003C48F3"/>
    <w:rsid w:val="003C5B48"/>
    <w:rsid w:val="003C740C"/>
    <w:rsid w:val="003D1D61"/>
    <w:rsid w:val="003D5C8F"/>
    <w:rsid w:val="003E42FD"/>
    <w:rsid w:val="003F117E"/>
    <w:rsid w:val="003F1369"/>
    <w:rsid w:val="003F16AD"/>
    <w:rsid w:val="003F2FFB"/>
    <w:rsid w:val="003F3223"/>
    <w:rsid w:val="003F610D"/>
    <w:rsid w:val="003F7475"/>
    <w:rsid w:val="003F7A72"/>
    <w:rsid w:val="0040035F"/>
    <w:rsid w:val="004004FC"/>
    <w:rsid w:val="00402EF2"/>
    <w:rsid w:val="004033BF"/>
    <w:rsid w:val="00405DBA"/>
    <w:rsid w:val="00413CEA"/>
    <w:rsid w:val="00424195"/>
    <w:rsid w:val="004243EB"/>
    <w:rsid w:val="0042563C"/>
    <w:rsid w:val="00430157"/>
    <w:rsid w:val="00432773"/>
    <w:rsid w:val="00433C01"/>
    <w:rsid w:val="0043403C"/>
    <w:rsid w:val="00435108"/>
    <w:rsid w:val="0043632B"/>
    <w:rsid w:val="00436BC5"/>
    <w:rsid w:val="004378D3"/>
    <w:rsid w:val="004408C4"/>
    <w:rsid w:val="0044163F"/>
    <w:rsid w:val="00442873"/>
    <w:rsid w:val="00445878"/>
    <w:rsid w:val="00446821"/>
    <w:rsid w:val="0045116C"/>
    <w:rsid w:val="004519DA"/>
    <w:rsid w:val="004564DC"/>
    <w:rsid w:val="00460187"/>
    <w:rsid w:val="0046474C"/>
    <w:rsid w:val="00464DA3"/>
    <w:rsid w:val="00471B06"/>
    <w:rsid w:val="00472216"/>
    <w:rsid w:val="00474988"/>
    <w:rsid w:val="0047637D"/>
    <w:rsid w:val="004800B7"/>
    <w:rsid w:val="0048260B"/>
    <w:rsid w:val="00482CEE"/>
    <w:rsid w:val="00483265"/>
    <w:rsid w:val="00484079"/>
    <w:rsid w:val="0048454D"/>
    <w:rsid w:val="00487507"/>
    <w:rsid w:val="00487C0A"/>
    <w:rsid w:val="0049088D"/>
    <w:rsid w:val="00492457"/>
    <w:rsid w:val="0049314D"/>
    <w:rsid w:val="00493DBD"/>
    <w:rsid w:val="00495484"/>
    <w:rsid w:val="004963C7"/>
    <w:rsid w:val="00496A64"/>
    <w:rsid w:val="004A12FE"/>
    <w:rsid w:val="004A65F8"/>
    <w:rsid w:val="004B36F0"/>
    <w:rsid w:val="004B5A7D"/>
    <w:rsid w:val="004B7FB8"/>
    <w:rsid w:val="004C352A"/>
    <w:rsid w:val="004C3A59"/>
    <w:rsid w:val="004C6AE0"/>
    <w:rsid w:val="004C7A2B"/>
    <w:rsid w:val="004D051D"/>
    <w:rsid w:val="004D2369"/>
    <w:rsid w:val="004D257A"/>
    <w:rsid w:val="004D2D32"/>
    <w:rsid w:val="004D5FA5"/>
    <w:rsid w:val="004D73D5"/>
    <w:rsid w:val="004D7486"/>
    <w:rsid w:val="004E118B"/>
    <w:rsid w:val="004E1B4E"/>
    <w:rsid w:val="004E297C"/>
    <w:rsid w:val="004E4892"/>
    <w:rsid w:val="004E4C1B"/>
    <w:rsid w:val="004E76B5"/>
    <w:rsid w:val="004F2048"/>
    <w:rsid w:val="004F2555"/>
    <w:rsid w:val="005030B2"/>
    <w:rsid w:val="00511622"/>
    <w:rsid w:val="005139A4"/>
    <w:rsid w:val="00514EB7"/>
    <w:rsid w:val="00515A54"/>
    <w:rsid w:val="00516683"/>
    <w:rsid w:val="0052013C"/>
    <w:rsid w:val="0053030E"/>
    <w:rsid w:val="00532DF2"/>
    <w:rsid w:val="00532F73"/>
    <w:rsid w:val="00535BE6"/>
    <w:rsid w:val="00540D98"/>
    <w:rsid w:val="005522F6"/>
    <w:rsid w:val="00555C46"/>
    <w:rsid w:val="005618B3"/>
    <w:rsid w:val="00563A2E"/>
    <w:rsid w:val="00565946"/>
    <w:rsid w:val="0056684F"/>
    <w:rsid w:val="00567713"/>
    <w:rsid w:val="00575090"/>
    <w:rsid w:val="00575329"/>
    <w:rsid w:val="00575D66"/>
    <w:rsid w:val="00576A06"/>
    <w:rsid w:val="005770CA"/>
    <w:rsid w:val="00577B89"/>
    <w:rsid w:val="005837A6"/>
    <w:rsid w:val="00591F36"/>
    <w:rsid w:val="00593908"/>
    <w:rsid w:val="00594730"/>
    <w:rsid w:val="00594B89"/>
    <w:rsid w:val="00597539"/>
    <w:rsid w:val="00597A40"/>
    <w:rsid w:val="005A752A"/>
    <w:rsid w:val="005B1BE4"/>
    <w:rsid w:val="005B2762"/>
    <w:rsid w:val="005B7DF1"/>
    <w:rsid w:val="005C1648"/>
    <w:rsid w:val="005C32DE"/>
    <w:rsid w:val="005C35E5"/>
    <w:rsid w:val="005C7BFD"/>
    <w:rsid w:val="005D05B6"/>
    <w:rsid w:val="005D1811"/>
    <w:rsid w:val="005D2BA9"/>
    <w:rsid w:val="005D569D"/>
    <w:rsid w:val="005D7B05"/>
    <w:rsid w:val="005E1DE7"/>
    <w:rsid w:val="005E6318"/>
    <w:rsid w:val="005F0309"/>
    <w:rsid w:val="005F11A3"/>
    <w:rsid w:val="005F1AB4"/>
    <w:rsid w:val="005F2B19"/>
    <w:rsid w:val="005F4F72"/>
    <w:rsid w:val="005F75B3"/>
    <w:rsid w:val="00601FBD"/>
    <w:rsid w:val="00603208"/>
    <w:rsid w:val="00603CD6"/>
    <w:rsid w:val="006045CA"/>
    <w:rsid w:val="00605457"/>
    <w:rsid w:val="0060665F"/>
    <w:rsid w:val="00607D47"/>
    <w:rsid w:val="00611406"/>
    <w:rsid w:val="00612387"/>
    <w:rsid w:val="00613D7C"/>
    <w:rsid w:val="00613EF4"/>
    <w:rsid w:val="00616632"/>
    <w:rsid w:val="006172D0"/>
    <w:rsid w:val="00617D81"/>
    <w:rsid w:val="00621398"/>
    <w:rsid w:val="00621B20"/>
    <w:rsid w:val="006230CB"/>
    <w:rsid w:val="006262C3"/>
    <w:rsid w:val="00630942"/>
    <w:rsid w:val="006310A6"/>
    <w:rsid w:val="00634DE1"/>
    <w:rsid w:val="0063698B"/>
    <w:rsid w:val="00643219"/>
    <w:rsid w:val="0064478D"/>
    <w:rsid w:val="006451E2"/>
    <w:rsid w:val="0065131D"/>
    <w:rsid w:val="006515A9"/>
    <w:rsid w:val="0065578B"/>
    <w:rsid w:val="00660715"/>
    <w:rsid w:val="00661541"/>
    <w:rsid w:val="006633EB"/>
    <w:rsid w:val="006644C9"/>
    <w:rsid w:val="0066718C"/>
    <w:rsid w:val="0067415A"/>
    <w:rsid w:val="00674551"/>
    <w:rsid w:val="006760E0"/>
    <w:rsid w:val="00677E40"/>
    <w:rsid w:val="00681695"/>
    <w:rsid w:val="006835BB"/>
    <w:rsid w:val="006869A5"/>
    <w:rsid w:val="00692817"/>
    <w:rsid w:val="00693EA4"/>
    <w:rsid w:val="006A05C3"/>
    <w:rsid w:val="006A13B9"/>
    <w:rsid w:val="006A2562"/>
    <w:rsid w:val="006A261C"/>
    <w:rsid w:val="006A34C8"/>
    <w:rsid w:val="006B5A7D"/>
    <w:rsid w:val="006B6E23"/>
    <w:rsid w:val="006C3969"/>
    <w:rsid w:val="006C594F"/>
    <w:rsid w:val="006C5F58"/>
    <w:rsid w:val="006C6337"/>
    <w:rsid w:val="006C6FEF"/>
    <w:rsid w:val="006C7F8C"/>
    <w:rsid w:val="006D0E95"/>
    <w:rsid w:val="006D3F42"/>
    <w:rsid w:val="006D407C"/>
    <w:rsid w:val="006D4146"/>
    <w:rsid w:val="006D4981"/>
    <w:rsid w:val="006D51D9"/>
    <w:rsid w:val="006D6E04"/>
    <w:rsid w:val="006E1AC1"/>
    <w:rsid w:val="006E2698"/>
    <w:rsid w:val="006E3421"/>
    <w:rsid w:val="006E4F52"/>
    <w:rsid w:val="006E553A"/>
    <w:rsid w:val="006E7088"/>
    <w:rsid w:val="006E799E"/>
    <w:rsid w:val="006E7E32"/>
    <w:rsid w:val="006F3A29"/>
    <w:rsid w:val="006F4868"/>
    <w:rsid w:val="006F490A"/>
    <w:rsid w:val="006F4E15"/>
    <w:rsid w:val="006F5A0D"/>
    <w:rsid w:val="006F5EC3"/>
    <w:rsid w:val="006F6835"/>
    <w:rsid w:val="007025E7"/>
    <w:rsid w:val="00706678"/>
    <w:rsid w:val="00714326"/>
    <w:rsid w:val="00715804"/>
    <w:rsid w:val="0071744C"/>
    <w:rsid w:val="0072139D"/>
    <w:rsid w:val="00721BA5"/>
    <w:rsid w:val="00722BC7"/>
    <w:rsid w:val="00723575"/>
    <w:rsid w:val="0072750C"/>
    <w:rsid w:val="007301AE"/>
    <w:rsid w:val="0073178B"/>
    <w:rsid w:val="00733070"/>
    <w:rsid w:val="007349A3"/>
    <w:rsid w:val="00734E05"/>
    <w:rsid w:val="00744142"/>
    <w:rsid w:val="00744CFB"/>
    <w:rsid w:val="00745782"/>
    <w:rsid w:val="007463C8"/>
    <w:rsid w:val="00747F77"/>
    <w:rsid w:val="007503A1"/>
    <w:rsid w:val="00750B03"/>
    <w:rsid w:val="00751DD9"/>
    <w:rsid w:val="00751FF2"/>
    <w:rsid w:val="00761CE8"/>
    <w:rsid w:val="0076365D"/>
    <w:rsid w:val="00764446"/>
    <w:rsid w:val="007663D0"/>
    <w:rsid w:val="0077065B"/>
    <w:rsid w:val="007848EB"/>
    <w:rsid w:val="00786722"/>
    <w:rsid w:val="00786CC4"/>
    <w:rsid w:val="007923CC"/>
    <w:rsid w:val="007924C6"/>
    <w:rsid w:val="0079355D"/>
    <w:rsid w:val="00794CCD"/>
    <w:rsid w:val="00795CF8"/>
    <w:rsid w:val="007A17D4"/>
    <w:rsid w:val="007A1FF4"/>
    <w:rsid w:val="007A38DC"/>
    <w:rsid w:val="007A41E2"/>
    <w:rsid w:val="007A4A83"/>
    <w:rsid w:val="007A56ED"/>
    <w:rsid w:val="007A639B"/>
    <w:rsid w:val="007A6F3F"/>
    <w:rsid w:val="007A729F"/>
    <w:rsid w:val="007B13E7"/>
    <w:rsid w:val="007B3BCC"/>
    <w:rsid w:val="007B528F"/>
    <w:rsid w:val="007B5B1F"/>
    <w:rsid w:val="007B6DC8"/>
    <w:rsid w:val="007C05B9"/>
    <w:rsid w:val="007C2B85"/>
    <w:rsid w:val="007D0E91"/>
    <w:rsid w:val="007D11D5"/>
    <w:rsid w:val="007D6338"/>
    <w:rsid w:val="007D69F8"/>
    <w:rsid w:val="007D72CF"/>
    <w:rsid w:val="007E49CB"/>
    <w:rsid w:val="007E56D1"/>
    <w:rsid w:val="007F02DA"/>
    <w:rsid w:val="007F51E7"/>
    <w:rsid w:val="007F5426"/>
    <w:rsid w:val="007F60EC"/>
    <w:rsid w:val="00802752"/>
    <w:rsid w:val="00804A28"/>
    <w:rsid w:val="0081099A"/>
    <w:rsid w:val="0081161F"/>
    <w:rsid w:val="00811A60"/>
    <w:rsid w:val="008120B1"/>
    <w:rsid w:val="00812D3A"/>
    <w:rsid w:val="008142C9"/>
    <w:rsid w:val="00815423"/>
    <w:rsid w:val="00833B62"/>
    <w:rsid w:val="00834700"/>
    <w:rsid w:val="00840D0C"/>
    <w:rsid w:val="00852D55"/>
    <w:rsid w:val="00854993"/>
    <w:rsid w:val="00854C2D"/>
    <w:rsid w:val="00860BA1"/>
    <w:rsid w:val="0086129D"/>
    <w:rsid w:val="00861853"/>
    <w:rsid w:val="00863F29"/>
    <w:rsid w:val="00872D4B"/>
    <w:rsid w:val="00873170"/>
    <w:rsid w:val="00875CAE"/>
    <w:rsid w:val="008909B7"/>
    <w:rsid w:val="008922D8"/>
    <w:rsid w:val="00892B98"/>
    <w:rsid w:val="00896BA2"/>
    <w:rsid w:val="00896FA8"/>
    <w:rsid w:val="00897D18"/>
    <w:rsid w:val="008A1A4C"/>
    <w:rsid w:val="008A55EC"/>
    <w:rsid w:val="008A6047"/>
    <w:rsid w:val="008B3420"/>
    <w:rsid w:val="008B54AB"/>
    <w:rsid w:val="008C19CE"/>
    <w:rsid w:val="008C1CFC"/>
    <w:rsid w:val="008C3F58"/>
    <w:rsid w:val="008C6A5C"/>
    <w:rsid w:val="008D1A9B"/>
    <w:rsid w:val="008D38BF"/>
    <w:rsid w:val="008D3E54"/>
    <w:rsid w:val="008D4524"/>
    <w:rsid w:val="008D5943"/>
    <w:rsid w:val="008D597B"/>
    <w:rsid w:val="008D7FAA"/>
    <w:rsid w:val="008E48F7"/>
    <w:rsid w:val="008E4F92"/>
    <w:rsid w:val="008E7118"/>
    <w:rsid w:val="008E7C7E"/>
    <w:rsid w:val="008F6B9F"/>
    <w:rsid w:val="00903610"/>
    <w:rsid w:val="00905764"/>
    <w:rsid w:val="00905988"/>
    <w:rsid w:val="00910E71"/>
    <w:rsid w:val="00911362"/>
    <w:rsid w:val="00915BCE"/>
    <w:rsid w:val="00917289"/>
    <w:rsid w:val="009176A9"/>
    <w:rsid w:val="00917C64"/>
    <w:rsid w:val="00925058"/>
    <w:rsid w:val="0093039F"/>
    <w:rsid w:val="00931485"/>
    <w:rsid w:val="00932837"/>
    <w:rsid w:val="00935527"/>
    <w:rsid w:val="0093780A"/>
    <w:rsid w:val="00941FD6"/>
    <w:rsid w:val="0094276E"/>
    <w:rsid w:val="00942A35"/>
    <w:rsid w:val="0094301A"/>
    <w:rsid w:val="00943AF0"/>
    <w:rsid w:val="009442EA"/>
    <w:rsid w:val="00944B17"/>
    <w:rsid w:val="009453E6"/>
    <w:rsid w:val="00946B98"/>
    <w:rsid w:val="00946D9A"/>
    <w:rsid w:val="0094719F"/>
    <w:rsid w:val="009472E6"/>
    <w:rsid w:val="009478B8"/>
    <w:rsid w:val="009559B9"/>
    <w:rsid w:val="009600C2"/>
    <w:rsid w:val="00963C3A"/>
    <w:rsid w:val="009667C6"/>
    <w:rsid w:val="009679EB"/>
    <w:rsid w:val="0097456E"/>
    <w:rsid w:val="009817ED"/>
    <w:rsid w:val="00983934"/>
    <w:rsid w:val="00986994"/>
    <w:rsid w:val="009878F8"/>
    <w:rsid w:val="0099498C"/>
    <w:rsid w:val="00995D2A"/>
    <w:rsid w:val="009967D4"/>
    <w:rsid w:val="00996E8A"/>
    <w:rsid w:val="009A3FB0"/>
    <w:rsid w:val="009A7478"/>
    <w:rsid w:val="009B3CF7"/>
    <w:rsid w:val="009B755D"/>
    <w:rsid w:val="009C0FD4"/>
    <w:rsid w:val="009C26B5"/>
    <w:rsid w:val="009D034D"/>
    <w:rsid w:val="009D47BB"/>
    <w:rsid w:val="009D6583"/>
    <w:rsid w:val="009D707A"/>
    <w:rsid w:val="009D71F0"/>
    <w:rsid w:val="009E1B7B"/>
    <w:rsid w:val="009E3F5A"/>
    <w:rsid w:val="009E5043"/>
    <w:rsid w:val="009E76AA"/>
    <w:rsid w:val="009F3C9B"/>
    <w:rsid w:val="009F5169"/>
    <w:rsid w:val="00A03BF5"/>
    <w:rsid w:val="00A06322"/>
    <w:rsid w:val="00A0764D"/>
    <w:rsid w:val="00A125D0"/>
    <w:rsid w:val="00A12E2D"/>
    <w:rsid w:val="00A12FA6"/>
    <w:rsid w:val="00A13548"/>
    <w:rsid w:val="00A13631"/>
    <w:rsid w:val="00A27A91"/>
    <w:rsid w:val="00A40425"/>
    <w:rsid w:val="00A40AF8"/>
    <w:rsid w:val="00A43615"/>
    <w:rsid w:val="00A43DA6"/>
    <w:rsid w:val="00A53BE9"/>
    <w:rsid w:val="00A57A6B"/>
    <w:rsid w:val="00A622F7"/>
    <w:rsid w:val="00A625C2"/>
    <w:rsid w:val="00A651DC"/>
    <w:rsid w:val="00A652CB"/>
    <w:rsid w:val="00A66B3A"/>
    <w:rsid w:val="00A70324"/>
    <w:rsid w:val="00A70E4B"/>
    <w:rsid w:val="00A71407"/>
    <w:rsid w:val="00A732AF"/>
    <w:rsid w:val="00A739C3"/>
    <w:rsid w:val="00A74599"/>
    <w:rsid w:val="00A75E51"/>
    <w:rsid w:val="00A81A1B"/>
    <w:rsid w:val="00A83005"/>
    <w:rsid w:val="00A8320E"/>
    <w:rsid w:val="00A848ED"/>
    <w:rsid w:val="00A9281D"/>
    <w:rsid w:val="00A95522"/>
    <w:rsid w:val="00A956E6"/>
    <w:rsid w:val="00A97DA5"/>
    <w:rsid w:val="00AA0009"/>
    <w:rsid w:val="00AA1301"/>
    <w:rsid w:val="00AA17B9"/>
    <w:rsid w:val="00AB7072"/>
    <w:rsid w:val="00AC3795"/>
    <w:rsid w:val="00AC3A04"/>
    <w:rsid w:val="00AC5657"/>
    <w:rsid w:val="00AC5806"/>
    <w:rsid w:val="00AC642D"/>
    <w:rsid w:val="00AC6832"/>
    <w:rsid w:val="00AD0F24"/>
    <w:rsid w:val="00AD12BD"/>
    <w:rsid w:val="00AD310B"/>
    <w:rsid w:val="00AE0DDE"/>
    <w:rsid w:val="00AE198F"/>
    <w:rsid w:val="00AE315E"/>
    <w:rsid w:val="00AF135B"/>
    <w:rsid w:val="00AF6497"/>
    <w:rsid w:val="00B05F67"/>
    <w:rsid w:val="00B076C0"/>
    <w:rsid w:val="00B07C53"/>
    <w:rsid w:val="00B125CB"/>
    <w:rsid w:val="00B2033D"/>
    <w:rsid w:val="00B23C1C"/>
    <w:rsid w:val="00B24C6D"/>
    <w:rsid w:val="00B2733A"/>
    <w:rsid w:val="00B3213D"/>
    <w:rsid w:val="00B34160"/>
    <w:rsid w:val="00B3514E"/>
    <w:rsid w:val="00B352B5"/>
    <w:rsid w:val="00B35469"/>
    <w:rsid w:val="00B403DE"/>
    <w:rsid w:val="00B452C3"/>
    <w:rsid w:val="00B52A5E"/>
    <w:rsid w:val="00B531A3"/>
    <w:rsid w:val="00B57D69"/>
    <w:rsid w:val="00B63CD5"/>
    <w:rsid w:val="00B64D8D"/>
    <w:rsid w:val="00B73927"/>
    <w:rsid w:val="00B75BDA"/>
    <w:rsid w:val="00B771CB"/>
    <w:rsid w:val="00B77ED8"/>
    <w:rsid w:val="00B83C96"/>
    <w:rsid w:val="00B83EB8"/>
    <w:rsid w:val="00B8458B"/>
    <w:rsid w:val="00B84663"/>
    <w:rsid w:val="00B8473B"/>
    <w:rsid w:val="00B84B11"/>
    <w:rsid w:val="00B86F67"/>
    <w:rsid w:val="00B87873"/>
    <w:rsid w:val="00B914EA"/>
    <w:rsid w:val="00B944BF"/>
    <w:rsid w:val="00B94A4C"/>
    <w:rsid w:val="00BA02E6"/>
    <w:rsid w:val="00BC007F"/>
    <w:rsid w:val="00BC015C"/>
    <w:rsid w:val="00BC3DA7"/>
    <w:rsid w:val="00BC42AD"/>
    <w:rsid w:val="00BC66D6"/>
    <w:rsid w:val="00BD1430"/>
    <w:rsid w:val="00BD1860"/>
    <w:rsid w:val="00BD24BD"/>
    <w:rsid w:val="00BD5D97"/>
    <w:rsid w:val="00BE046D"/>
    <w:rsid w:val="00BE143F"/>
    <w:rsid w:val="00BE151B"/>
    <w:rsid w:val="00BE444C"/>
    <w:rsid w:val="00BE4FA5"/>
    <w:rsid w:val="00BF07FA"/>
    <w:rsid w:val="00BF39B5"/>
    <w:rsid w:val="00BF483F"/>
    <w:rsid w:val="00C0356C"/>
    <w:rsid w:val="00C06417"/>
    <w:rsid w:val="00C075E2"/>
    <w:rsid w:val="00C0780C"/>
    <w:rsid w:val="00C138B8"/>
    <w:rsid w:val="00C14C43"/>
    <w:rsid w:val="00C15C3E"/>
    <w:rsid w:val="00C167E4"/>
    <w:rsid w:val="00C16865"/>
    <w:rsid w:val="00C23BF0"/>
    <w:rsid w:val="00C317E8"/>
    <w:rsid w:val="00C34BA6"/>
    <w:rsid w:val="00C352EC"/>
    <w:rsid w:val="00C355DD"/>
    <w:rsid w:val="00C4096D"/>
    <w:rsid w:val="00C40C9A"/>
    <w:rsid w:val="00C42A50"/>
    <w:rsid w:val="00C431B7"/>
    <w:rsid w:val="00C44211"/>
    <w:rsid w:val="00C61043"/>
    <w:rsid w:val="00C6116C"/>
    <w:rsid w:val="00C620D9"/>
    <w:rsid w:val="00C67FD8"/>
    <w:rsid w:val="00C72B3B"/>
    <w:rsid w:val="00C73AC6"/>
    <w:rsid w:val="00C74DE9"/>
    <w:rsid w:val="00C75945"/>
    <w:rsid w:val="00C77200"/>
    <w:rsid w:val="00C8128C"/>
    <w:rsid w:val="00C81332"/>
    <w:rsid w:val="00C816B2"/>
    <w:rsid w:val="00C84DD4"/>
    <w:rsid w:val="00C944B9"/>
    <w:rsid w:val="00C97DDA"/>
    <w:rsid w:val="00CA407B"/>
    <w:rsid w:val="00CB0BC6"/>
    <w:rsid w:val="00CB12AB"/>
    <w:rsid w:val="00CB1399"/>
    <w:rsid w:val="00CB1ABD"/>
    <w:rsid w:val="00CB2911"/>
    <w:rsid w:val="00CB5BD9"/>
    <w:rsid w:val="00CB605F"/>
    <w:rsid w:val="00CC19A1"/>
    <w:rsid w:val="00CD2E08"/>
    <w:rsid w:val="00CD3F6A"/>
    <w:rsid w:val="00CD5DE4"/>
    <w:rsid w:val="00CE0D86"/>
    <w:rsid w:val="00CE48EA"/>
    <w:rsid w:val="00CE4D82"/>
    <w:rsid w:val="00CF11E3"/>
    <w:rsid w:val="00CF1704"/>
    <w:rsid w:val="00CF1867"/>
    <w:rsid w:val="00CF1F60"/>
    <w:rsid w:val="00CF6FA0"/>
    <w:rsid w:val="00CF78B1"/>
    <w:rsid w:val="00D020EF"/>
    <w:rsid w:val="00D04D81"/>
    <w:rsid w:val="00D053D6"/>
    <w:rsid w:val="00D07F0D"/>
    <w:rsid w:val="00D1144B"/>
    <w:rsid w:val="00D154AF"/>
    <w:rsid w:val="00D163C1"/>
    <w:rsid w:val="00D20491"/>
    <w:rsid w:val="00D24C2B"/>
    <w:rsid w:val="00D24E22"/>
    <w:rsid w:val="00D409AD"/>
    <w:rsid w:val="00D40AE7"/>
    <w:rsid w:val="00D426E1"/>
    <w:rsid w:val="00D4290E"/>
    <w:rsid w:val="00D50DBB"/>
    <w:rsid w:val="00D51D12"/>
    <w:rsid w:val="00D54252"/>
    <w:rsid w:val="00D54CB9"/>
    <w:rsid w:val="00D563BF"/>
    <w:rsid w:val="00D56707"/>
    <w:rsid w:val="00D57675"/>
    <w:rsid w:val="00D60AB2"/>
    <w:rsid w:val="00D63F19"/>
    <w:rsid w:val="00D720BC"/>
    <w:rsid w:val="00D74E20"/>
    <w:rsid w:val="00D755AF"/>
    <w:rsid w:val="00D77B70"/>
    <w:rsid w:val="00D77ECE"/>
    <w:rsid w:val="00D80EBD"/>
    <w:rsid w:val="00D8197B"/>
    <w:rsid w:val="00D82B02"/>
    <w:rsid w:val="00D862C3"/>
    <w:rsid w:val="00D87A5E"/>
    <w:rsid w:val="00D87C06"/>
    <w:rsid w:val="00D87D66"/>
    <w:rsid w:val="00D91BE7"/>
    <w:rsid w:val="00D934B6"/>
    <w:rsid w:val="00D95983"/>
    <w:rsid w:val="00D95D3D"/>
    <w:rsid w:val="00DA1330"/>
    <w:rsid w:val="00DA134A"/>
    <w:rsid w:val="00DA22D0"/>
    <w:rsid w:val="00DA7BC5"/>
    <w:rsid w:val="00DB05C3"/>
    <w:rsid w:val="00DB134C"/>
    <w:rsid w:val="00DB3592"/>
    <w:rsid w:val="00DC03DC"/>
    <w:rsid w:val="00DC1038"/>
    <w:rsid w:val="00DC2BAB"/>
    <w:rsid w:val="00DC3443"/>
    <w:rsid w:val="00DD1429"/>
    <w:rsid w:val="00DD46F4"/>
    <w:rsid w:val="00DE753C"/>
    <w:rsid w:val="00DE768C"/>
    <w:rsid w:val="00DE7E45"/>
    <w:rsid w:val="00DF27FA"/>
    <w:rsid w:val="00DF443F"/>
    <w:rsid w:val="00DF62FE"/>
    <w:rsid w:val="00DF6C98"/>
    <w:rsid w:val="00E0146A"/>
    <w:rsid w:val="00E0610D"/>
    <w:rsid w:val="00E07D42"/>
    <w:rsid w:val="00E13F9D"/>
    <w:rsid w:val="00E17E2A"/>
    <w:rsid w:val="00E2481E"/>
    <w:rsid w:val="00E248B0"/>
    <w:rsid w:val="00E26CE4"/>
    <w:rsid w:val="00E30563"/>
    <w:rsid w:val="00E32FD8"/>
    <w:rsid w:val="00E33566"/>
    <w:rsid w:val="00E33FB9"/>
    <w:rsid w:val="00E35EB5"/>
    <w:rsid w:val="00E369EC"/>
    <w:rsid w:val="00E43C29"/>
    <w:rsid w:val="00E4623C"/>
    <w:rsid w:val="00E4688E"/>
    <w:rsid w:val="00E50BCC"/>
    <w:rsid w:val="00E52DD3"/>
    <w:rsid w:val="00E55619"/>
    <w:rsid w:val="00E56021"/>
    <w:rsid w:val="00E5735E"/>
    <w:rsid w:val="00E57F55"/>
    <w:rsid w:val="00E60C39"/>
    <w:rsid w:val="00E63A76"/>
    <w:rsid w:val="00E671CE"/>
    <w:rsid w:val="00E6729C"/>
    <w:rsid w:val="00E70E6D"/>
    <w:rsid w:val="00E751D2"/>
    <w:rsid w:val="00E77A46"/>
    <w:rsid w:val="00E8035A"/>
    <w:rsid w:val="00E8260A"/>
    <w:rsid w:val="00E84D2D"/>
    <w:rsid w:val="00E84EFC"/>
    <w:rsid w:val="00E950E4"/>
    <w:rsid w:val="00E95679"/>
    <w:rsid w:val="00E965D5"/>
    <w:rsid w:val="00EA1257"/>
    <w:rsid w:val="00EA1432"/>
    <w:rsid w:val="00EA4066"/>
    <w:rsid w:val="00EA5F25"/>
    <w:rsid w:val="00EA6D01"/>
    <w:rsid w:val="00EB48D9"/>
    <w:rsid w:val="00EB520F"/>
    <w:rsid w:val="00EB7357"/>
    <w:rsid w:val="00EC2385"/>
    <w:rsid w:val="00EC2BC2"/>
    <w:rsid w:val="00EC5C6C"/>
    <w:rsid w:val="00EC5D76"/>
    <w:rsid w:val="00EC63FC"/>
    <w:rsid w:val="00EC6619"/>
    <w:rsid w:val="00ED3DD5"/>
    <w:rsid w:val="00ED53CB"/>
    <w:rsid w:val="00ED54A7"/>
    <w:rsid w:val="00ED7614"/>
    <w:rsid w:val="00ED7B4E"/>
    <w:rsid w:val="00EE1F08"/>
    <w:rsid w:val="00EE2D95"/>
    <w:rsid w:val="00EF1B1A"/>
    <w:rsid w:val="00EF34DA"/>
    <w:rsid w:val="00EF540F"/>
    <w:rsid w:val="00EF674F"/>
    <w:rsid w:val="00EF72F7"/>
    <w:rsid w:val="00F02801"/>
    <w:rsid w:val="00F050E2"/>
    <w:rsid w:val="00F111E1"/>
    <w:rsid w:val="00F11746"/>
    <w:rsid w:val="00F118F7"/>
    <w:rsid w:val="00F12272"/>
    <w:rsid w:val="00F16DBF"/>
    <w:rsid w:val="00F204A0"/>
    <w:rsid w:val="00F21442"/>
    <w:rsid w:val="00F2536D"/>
    <w:rsid w:val="00F25D6B"/>
    <w:rsid w:val="00F30CCD"/>
    <w:rsid w:val="00F30FE2"/>
    <w:rsid w:val="00F34EDF"/>
    <w:rsid w:val="00F35777"/>
    <w:rsid w:val="00F377B9"/>
    <w:rsid w:val="00F424F2"/>
    <w:rsid w:val="00F43683"/>
    <w:rsid w:val="00F4403E"/>
    <w:rsid w:val="00F4410F"/>
    <w:rsid w:val="00F4611F"/>
    <w:rsid w:val="00F47723"/>
    <w:rsid w:val="00F56E27"/>
    <w:rsid w:val="00F6075D"/>
    <w:rsid w:val="00F61995"/>
    <w:rsid w:val="00F71D2C"/>
    <w:rsid w:val="00F727CF"/>
    <w:rsid w:val="00F74FCC"/>
    <w:rsid w:val="00F77639"/>
    <w:rsid w:val="00F8364C"/>
    <w:rsid w:val="00F85309"/>
    <w:rsid w:val="00F85DAE"/>
    <w:rsid w:val="00F8703F"/>
    <w:rsid w:val="00F87FE9"/>
    <w:rsid w:val="00F9040B"/>
    <w:rsid w:val="00F9094D"/>
    <w:rsid w:val="00F94A4D"/>
    <w:rsid w:val="00F96F09"/>
    <w:rsid w:val="00FA0D60"/>
    <w:rsid w:val="00FA2004"/>
    <w:rsid w:val="00FA7C62"/>
    <w:rsid w:val="00FB0092"/>
    <w:rsid w:val="00FB4F73"/>
    <w:rsid w:val="00FC3A58"/>
    <w:rsid w:val="00FC4525"/>
    <w:rsid w:val="00FC4E28"/>
    <w:rsid w:val="00FC6926"/>
    <w:rsid w:val="00FD72C9"/>
    <w:rsid w:val="00FD7791"/>
    <w:rsid w:val="00FE299C"/>
    <w:rsid w:val="00FF03E9"/>
    <w:rsid w:val="00FF742A"/>
    <w:rsid w:val="00FF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3FC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C63FC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1</Pages>
  <Words>217</Words>
  <Characters>1239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Ledovskih</cp:lastModifiedBy>
  <cp:revision>9</cp:revision>
  <cp:lastPrinted>2013-11-27T11:01:00Z</cp:lastPrinted>
  <dcterms:created xsi:type="dcterms:W3CDTF">2013-10-15T12:35:00Z</dcterms:created>
  <dcterms:modified xsi:type="dcterms:W3CDTF">2014-01-10T11:22:00Z</dcterms:modified>
</cp:coreProperties>
</file>